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2CB7D" w14:textId="77777777" w:rsidR="00934DBF" w:rsidRDefault="00934DBF" w:rsidP="00934DBF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BAYLY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686531A1" w14:textId="77777777" w:rsidR="00934DBF" w:rsidRDefault="00934DBF" w:rsidP="00934DBF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0D2DE8AC" w14:textId="77777777" w:rsidR="00934DBF" w:rsidRDefault="00934DBF" w:rsidP="00934DBF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3543D9A3" w14:textId="77777777" w:rsidR="00934DBF" w:rsidRDefault="00934DBF" w:rsidP="00934DBF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Oct.1484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Bedminster, </w:t>
      </w:r>
    </w:p>
    <w:p w14:paraId="0701232D" w14:textId="77777777" w:rsidR="00934DBF" w:rsidRDefault="00934DBF" w:rsidP="00934DBF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Somerset into lands of Margaret </w:t>
      </w:r>
      <w:proofErr w:type="spellStart"/>
      <w:r>
        <w:rPr>
          <w:rFonts w:eastAsia="Times New Roman" w:cs="Times New Roman"/>
          <w:szCs w:val="24"/>
        </w:rPr>
        <w:t>Chokke</w:t>
      </w:r>
      <w:proofErr w:type="spellEnd"/>
      <w:r>
        <w:rPr>
          <w:rFonts w:eastAsia="Times New Roman" w:cs="Times New Roman"/>
          <w:szCs w:val="24"/>
        </w:rPr>
        <w:t>(q.v.).</w:t>
      </w:r>
    </w:p>
    <w:p w14:paraId="51AF2A79" w14:textId="77777777" w:rsidR="00934DBF" w:rsidRDefault="00934DBF" w:rsidP="00934DBF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7FD357B" w14:textId="77777777" w:rsidR="00934DBF" w:rsidRDefault="00934DBF" w:rsidP="00934DBF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p.147)</w:t>
      </w:r>
    </w:p>
    <w:p w14:paraId="57F97B23" w14:textId="77777777" w:rsidR="00934DBF" w:rsidRDefault="00934DBF" w:rsidP="00934DBF">
      <w:pPr>
        <w:pStyle w:val="NoSpacing"/>
        <w:rPr>
          <w:rFonts w:eastAsia="Times New Roman" w:cs="Times New Roman"/>
          <w:szCs w:val="24"/>
        </w:rPr>
      </w:pPr>
    </w:p>
    <w:p w14:paraId="18F5C42F" w14:textId="77777777" w:rsidR="00934DBF" w:rsidRDefault="00934DBF" w:rsidP="00934DBF">
      <w:pPr>
        <w:pStyle w:val="NoSpacing"/>
        <w:rPr>
          <w:rFonts w:eastAsia="Times New Roman" w:cs="Times New Roman"/>
          <w:szCs w:val="24"/>
        </w:rPr>
      </w:pPr>
    </w:p>
    <w:p w14:paraId="27740A14" w14:textId="77777777" w:rsidR="00934DBF" w:rsidRDefault="00934DBF" w:rsidP="00934DB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 November 2023</w:t>
      </w:r>
    </w:p>
    <w:p w14:paraId="188A3C4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4687C" w14:textId="77777777" w:rsidR="00934DBF" w:rsidRDefault="00934DBF" w:rsidP="009139A6">
      <w:r>
        <w:separator/>
      </w:r>
    </w:p>
  </w:endnote>
  <w:endnote w:type="continuationSeparator" w:id="0">
    <w:p w14:paraId="3B365C49" w14:textId="77777777" w:rsidR="00934DBF" w:rsidRDefault="00934D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62C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1776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F10F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652D2" w14:textId="77777777" w:rsidR="00934DBF" w:rsidRDefault="00934DBF" w:rsidP="009139A6">
      <w:r>
        <w:separator/>
      </w:r>
    </w:p>
  </w:footnote>
  <w:footnote w:type="continuationSeparator" w:id="0">
    <w:p w14:paraId="58717339" w14:textId="77777777" w:rsidR="00934DBF" w:rsidRDefault="00934D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DE9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202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FF85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DBF"/>
    <w:rsid w:val="000666E0"/>
    <w:rsid w:val="002510B7"/>
    <w:rsid w:val="005C130B"/>
    <w:rsid w:val="00826F5C"/>
    <w:rsid w:val="009139A6"/>
    <w:rsid w:val="00934DBF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1D275"/>
  <w15:chartTrackingRefBased/>
  <w15:docId w15:val="{B7CBD61D-950F-4E6F-BCDB-92AB240B7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2023-11-02T20:44:00Z</dcterms:created>
  <dcterms:modified xsi:type="dcterms:W3CDTF">2023-11-02T20:44:00Z</dcterms:modified>
</cp:coreProperties>
</file>